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95AA6" w14:textId="77777777" w:rsidR="0062031A" w:rsidRDefault="0062031A" w:rsidP="0062031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DYKSON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1A6780E7" w14:textId="77777777" w:rsidR="0062031A" w:rsidRDefault="0062031A" w:rsidP="0062031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Lincolnshire.</w:t>
      </w:r>
    </w:p>
    <w:p w14:paraId="0FC8D54B" w14:textId="77777777" w:rsidR="0062031A" w:rsidRDefault="0062031A" w:rsidP="0062031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6AB5AA4" w14:textId="77777777" w:rsidR="0062031A" w:rsidRDefault="0062031A" w:rsidP="0062031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6C1087E" w14:textId="77777777" w:rsidR="0062031A" w:rsidRDefault="0062031A" w:rsidP="0062031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Robert Rolleston(q.v.) and Richard Ulverston(q.v.)</w:t>
      </w:r>
    </w:p>
    <w:p w14:paraId="066F851F" w14:textId="77777777" w:rsidR="0062031A" w:rsidRDefault="0062031A" w:rsidP="0062031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when they were appointed alnagers in Warwickshire.</w:t>
      </w:r>
    </w:p>
    <w:p w14:paraId="7F52A457" w14:textId="77777777" w:rsidR="0062031A" w:rsidRDefault="0062031A" w:rsidP="0062031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p.166)</w:t>
      </w:r>
    </w:p>
    <w:p w14:paraId="207792A5" w14:textId="77777777" w:rsidR="0062031A" w:rsidRDefault="0062031A" w:rsidP="0062031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641934B" w14:textId="77777777" w:rsidR="0062031A" w:rsidRDefault="0062031A" w:rsidP="0062031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CBC656F" w14:textId="77777777" w:rsidR="0062031A" w:rsidRDefault="0062031A" w:rsidP="0062031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April 2022</w:t>
      </w:r>
    </w:p>
    <w:p w14:paraId="424E3D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5BFA1" w14:textId="77777777" w:rsidR="0062031A" w:rsidRDefault="0062031A" w:rsidP="009139A6">
      <w:r>
        <w:separator/>
      </w:r>
    </w:p>
  </w:endnote>
  <w:endnote w:type="continuationSeparator" w:id="0">
    <w:p w14:paraId="7712FC4E" w14:textId="77777777" w:rsidR="0062031A" w:rsidRDefault="006203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A81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3B5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B7D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A824A" w14:textId="77777777" w:rsidR="0062031A" w:rsidRDefault="0062031A" w:rsidP="009139A6">
      <w:r>
        <w:separator/>
      </w:r>
    </w:p>
  </w:footnote>
  <w:footnote w:type="continuationSeparator" w:id="0">
    <w:p w14:paraId="275A0A18" w14:textId="77777777" w:rsidR="0062031A" w:rsidRDefault="006203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ABC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FB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21B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31A"/>
    <w:rsid w:val="000666E0"/>
    <w:rsid w:val="002510B7"/>
    <w:rsid w:val="005C130B"/>
    <w:rsid w:val="0062031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FC7D8"/>
  <w15:chartTrackingRefBased/>
  <w15:docId w15:val="{F6271010-E7D9-4EA0-AA45-21CC1A97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31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2023-09-26T18:41:00Z</dcterms:created>
  <dcterms:modified xsi:type="dcterms:W3CDTF">2023-09-26T18:42:00Z</dcterms:modified>
</cp:coreProperties>
</file>